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49F11F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875509" w:rsidRPr="00875509">
        <w:rPr>
          <w:rFonts w:asciiTheme="minorHAnsi" w:hAnsiTheme="minorHAnsi" w:cs="Arial"/>
          <w:b/>
          <w:sz w:val="22"/>
        </w:rPr>
        <w:t>Achat de trois véhicules</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10AA3108"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w:t>
      </w:r>
      <w:r w:rsidR="00875509">
        <w:rPr>
          <w:rFonts w:asciiTheme="minorHAnsi" w:hAnsiTheme="minorHAnsi" w:cs="Arial"/>
          <w:sz w:val="22"/>
        </w:rPr>
        <w:t xml:space="preserve">ns le cadre de la consultation </w:t>
      </w:r>
      <w:r w:rsidR="00875509" w:rsidRPr="00875509">
        <w:rPr>
          <w:rFonts w:asciiTheme="minorHAnsi" w:hAnsiTheme="minorHAnsi" w:cs="Arial"/>
          <w:b/>
          <w:sz w:val="22"/>
        </w:rPr>
        <w:t>Achat de trois véhicules</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bookmarkStart w:id="0" w:name="_GoBack"/>
      <w:bookmarkEnd w:id="0"/>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0831FB18"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875509" w:rsidRPr="00875509">
        <w:rPr>
          <w:rFonts w:asciiTheme="minorHAnsi" w:hAnsiTheme="minorHAnsi" w:cs="Arial"/>
          <w:b/>
          <w:sz w:val="22"/>
        </w:rPr>
        <w:t xml:space="preserve">Achat de </w:t>
      </w:r>
      <w:r w:rsidR="009D4714">
        <w:rPr>
          <w:rFonts w:asciiTheme="minorHAnsi" w:hAnsiTheme="minorHAnsi" w:cs="Arial"/>
          <w:b/>
          <w:sz w:val="22"/>
        </w:rPr>
        <w:t xml:space="preserve">Quatre </w:t>
      </w:r>
      <w:r w:rsidR="00875509" w:rsidRPr="00875509">
        <w:rPr>
          <w:rFonts w:asciiTheme="minorHAnsi" w:hAnsiTheme="minorHAnsi" w:cs="Arial"/>
          <w:b/>
          <w:sz w:val="22"/>
        </w:rPr>
        <w:t>véhicules</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6F5F32"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8pt;height:669.95pt" o:ole="">
            <v:imagedata r:id="rId22" o:title=""/>
          </v:shape>
          <o:OLEObject Type="Embed" ProgID="Excel.Sheet.12" ShapeID="_x0000_i1025" DrawAspect="Content" ObjectID="_1833363533"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43052E" w14:textId="77777777" w:rsidR="006F5F32" w:rsidRDefault="006F5F32">
      <w:r>
        <w:separator/>
      </w:r>
    </w:p>
  </w:endnote>
  <w:endnote w:type="continuationSeparator" w:id="0">
    <w:p w14:paraId="415956D6" w14:textId="77777777" w:rsidR="006F5F32" w:rsidRDefault="006F5F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D388209"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035D0">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035D0">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26D427AB"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035D0">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035D0">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F84A5E4"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6035D0">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6035D0">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26C0EF52"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035D0">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035D0">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6F5F32"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FA321B" w14:textId="77777777" w:rsidR="006F5F32" w:rsidRDefault="006F5F32">
      <w:r>
        <w:separator/>
      </w:r>
    </w:p>
  </w:footnote>
  <w:footnote w:type="continuationSeparator" w:id="0">
    <w:p w14:paraId="316007F4" w14:textId="77777777" w:rsidR="006F5F32" w:rsidRDefault="006F5F32">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45B7"/>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5D0"/>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D61AB"/>
    <w:rsid w:val="006E0488"/>
    <w:rsid w:val="006E1DF3"/>
    <w:rsid w:val="006E2A49"/>
    <w:rsid w:val="006E370B"/>
    <w:rsid w:val="006E3ED4"/>
    <w:rsid w:val="006E57FD"/>
    <w:rsid w:val="006E6486"/>
    <w:rsid w:val="006E7730"/>
    <w:rsid w:val="006F3C3F"/>
    <w:rsid w:val="006F412D"/>
    <w:rsid w:val="006F4EAD"/>
    <w:rsid w:val="006F58B7"/>
    <w:rsid w:val="006F5F32"/>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5BC7"/>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C7889"/>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75509"/>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4714"/>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65562F-A911-4A9C-9469-428ED70DFA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TotalTime>
  <Pages>6</Pages>
  <Words>1550</Words>
  <Characters>8529</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10059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expertef</cp:lastModifiedBy>
  <cp:revision>5</cp:revision>
  <cp:lastPrinted>2016-03-24T23:23:00Z</cp:lastPrinted>
  <dcterms:created xsi:type="dcterms:W3CDTF">2026-02-03T09:06:00Z</dcterms:created>
  <dcterms:modified xsi:type="dcterms:W3CDTF">2026-02-23T13:52:00Z</dcterms:modified>
</cp:coreProperties>
</file>